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:rsidTr="00B16178">
        <w:trPr>
          <w:trHeight w:val="1102"/>
        </w:trPr>
        <w:tc>
          <w:tcPr>
            <w:tcW w:w="1586" w:type="dxa"/>
          </w:tcPr>
          <w:p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:rsidR="009B0820" w:rsidRDefault="009B0820">
      <w:pPr>
        <w:rPr>
          <w:b/>
          <w:sz w:val="20"/>
        </w:rPr>
      </w:pPr>
    </w:p>
    <w:p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8402"/>
      </w:tblGrid>
      <w:tr w:rsidR="00710C65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:rsidR="00710C65" w:rsidRDefault="00962923">
            <w:r>
              <w:t>Mahmudiye Atçılık Meslek Yüksekokulu</w:t>
            </w:r>
          </w:p>
        </w:tc>
      </w:tr>
      <w:tr w:rsidR="004F71E9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:rsidR="004F71E9" w:rsidRDefault="004F71E9">
            <w:r>
              <w:t xml:space="preserve"> </w:t>
            </w:r>
            <w:r w:rsidR="00962923">
              <w:t>Bitkisel ve Hayvansal Üretim Bölümü / Atçılık ve Antrenörlük Programı</w:t>
            </w:r>
          </w:p>
        </w:tc>
      </w:tr>
    </w:tbl>
    <w:p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B04F64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437AB1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37AB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103498" w:rsidP="00385EEB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86EED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:rsidR="00E415A5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  <w:r w:rsidR="009500D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</w:t>
            </w:r>
          </w:p>
          <w:p w:rsidR="00A80DFE" w:rsidRPr="000770A6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Seçmeli</w:t>
            </w:r>
            <w:r w:rsidR="00385EE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X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9500D9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:rsidR="00A80DFE" w:rsidRPr="000770A6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Hayır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:rsidR="00A80DFE" w:rsidRPr="000770A6" w:rsidRDefault="00091EE2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46990</wp:posOffset>
                      </wp:positionV>
                      <wp:extent cx="87630" cy="85725"/>
                      <wp:effectExtent l="6350" t="8890" r="10795" b="10160"/>
                      <wp:wrapNone/>
                      <wp:docPr id="17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B5DA89" id="Rectangle 202" o:spid="_x0000_s1026" style="position:absolute;margin-left:29.75pt;margin-top:3.7pt;width:6.9pt;height: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. 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:rsidR="00A80DFE" w:rsidRPr="000770A6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 X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:rsidR="00A80DFE" w:rsidRDefault="00091EE2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6985" t="9525" r="10160" b="9525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5A80E1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:rsidR="00A80DFE" w:rsidRPr="000770A6" w:rsidRDefault="00091EE2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11430" t="5715" r="5715" b="13335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D74A3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5EEB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Evet  X</w:t>
            </w:r>
          </w:p>
          <w:p w:rsidR="00A80DFE" w:rsidRPr="000770A6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Hayır</w:t>
            </w:r>
          </w:p>
        </w:tc>
      </w:tr>
    </w:tbl>
    <w:p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5"/>
        <w:gridCol w:w="10221"/>
        <w:gridCol w:w="256"/>
      </w:tblGrid>
      <w:tr w:rsidR="00752B06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F11020" w:rsidRDefault="00752B06">
            <w:pPr>
              <w:rPr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52B06" w:rsidRDefault="00BC64F5" w:rsidP="00BC64F5">
            <w:r>
              <w:rPr>
                <w:b/>
                <w:sz w:val="18"/>
                <w:szCs w:val="18"/>
              </w:rPr>
              <w:t xml:space="preserve">Dersin Adı: </w:t>
            </w:r>
            <w:r w:rsidRPr="00BC64F5">
              <w:rPr>
                <w:i/>
                <w:sz w:val="14"/>
              </w:rPr>
              <w:t>Ders hangi dilde açılacaksa o dilde yazılmalı</w:t>
            </w:r>
            <w:r>
              <w:t>. E</w:t>
            </w:r>
            <w:r>
              <w:rPr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385EEB" w:rsidTr="004C4853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EEB" w:rsidRPr="00B04F64" w:rsidRDefault="00E86EED" w:rsidP="003A0B1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</w:rPr>
              <w:t>LONJ (ÇILBIR)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>
            <w:r w:rsidRPr="00504AB0">
              <w:rPr>
                <w:b/>
                <w:sz w:val="18"/>
                <w:szCs w:val="18"/>
              </w:rPr>
              <w:t>Türkçe Ad</w:t>
            </w:r>
            <w:r>
              <w:t xml:space="preserve">  </w:t>
            </w:r>
            <w:r>
              <w:rPr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7677EC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EEB" w:rsidRPr="00B04F64" w:rsidRDefault="00E86EED" w:rsidP="003A0B1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</w:rPr>
              <w:t>LONJ (ÇILBIR)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85EEB" w:rsidRDefault="00385EEB">
            <w:r w:rsidRPr="00504AB0">
              <w:rPr>
                <w:b/>
                <w:sz w:val="18"/>
                <w:szCs w:val="18"/>
              </w:rPr>
              <w:t>Kısaltılmış Türkçe Ad</w:t>
            </w:r>
            <w:r>
              <w:t xml:space="preserve">  </w:t>
            </w:r>
            <w:r>
              <w:rPr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2F4705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EEB" w:rsidRPr="00B04F64" w:rsidRDefault="00E86EED" w:rsidP="003A0B1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</w:rPr>
              <w:t>LONJ (ÇILBIR)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85EEB" w:rsidRDefault="00385EEB">
            <w:r w:rsidRPr="00504AB0">
              <w:rPr>
                <w:b/>
                <w:sz w:val="18"/>
                <w:szCs w:val="18"/>
              </w:rPr>
              <w:t>Dersin İngilizce</w:t>
            </w:r>
            <w:r>
              <w:t xml:space="preserve"> Adı  </w:t>
            </w:r>
            <w:r>
              <w:rPr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E86EED" w:rsidP="00385EEB">
            <w:r w:rsidRPr="00E86EED">
              <w:t>TRADITIONAL</w:t>
            </w:r>
            <w:r>
              <w:t xml:space="preserve"> </w:t>
            </w:r>
            <w:r w:rsidR="00976D7A" w:rsidRPr="00976D7A">
              <w:t>ARCHERY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85EEB" w:rsidRDefault="00385EEB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>
              <w:t xml:space="preserve"> </w:t>
            </w:r>
            <w:r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E86EED">
            <w:r w:rsidRPr="00E86EED">
              <w:t>TRADITIONAL</w:t>
            </w:r>
            <w:r>
              <w:t xml:space="preserve"> </w:t>
            </w:r>
            <w:r w:rsidR="00976D7A" w:rsidRPr="00976D7A">
              <w:t>ARCHERY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</w:tbl>
    <w:p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5"/>
        <w:gridCol w:w="8227"/>
      </w:tblGrid>
      <w:tr w:rsidR="00EB72EF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Pr="00CA17AA" w:rsidRDefault="00EB72EF" w:rsidP="00CA17AA"/>
        </w:tc>
      </w:tr>
      <w:tr w:rsidR="00EB72EF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Default="00EB72EF"/>
        </w:tc>
      </w:tr>
    </w:tbl>
    <w:p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"/>
        <w:gridCol w:w="367"/>
        <w:gridCol w:w="1834"/>
        <w:gridCol w:w="367"/>
        <w:gridCol w:w="2385"/>
        <w:gridCol w:w="367"/>
        <w:gridCol w:w="2110"/>
        <w:gridCol w:w="367"/>
        <w:gridCol w:w="2661"/>
      </w:tblGrid>
      <w:tr w:rsidR="00752B06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385EEB">
            <w:pPr>
              <w:jc w:val="center"/>
            </w:pPr>
            <w:r>
              <w:t>X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3118"/>
        <w:gridCol w:w="1284"/>
        <w:gridCol w:w="1195"/>
        <w:gridCol w:w="3942"/>
      </w:tblGrid>
      <w:tr w:rsidR="00CA31A1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9500D9">
              <w:rPr>
                <w:sz w:val="28"/>
                <w:szCs w:val="28"/>
              </w:rPr>
              <w:t>X</w:t>
            </w:r>
            <w:r>
              <w:t xml:space="preserve">    Hayır</w:t>
            </w:r>
          </w:p>
        </w:tc>
      </w:tr>
      <w:tr w:rsidR="00504AB0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B0" w:rsidRDefault="00504AB0" w:rsidP="00CF241C">
            <w:r>
              <w:rPr>
                <w:sz w:val="1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04AB0" w:rsidRDefault="00504AB0" w:rsidP="00CF241C"/>
        </w:tc>
      </w:tr>
    </w:tbl>
    <w:p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634"/>
        <w:gridCol w:w="423"/>
        <w:gridCol w:w="106"/>
        <w:gridCol w:w="634"/>
        <w:gridCol w:w="423"/>
        <w:gridCol w:w="1797"/>
        <w:gridCol w:w="1027"/>
        <w:gridCol w:w="240"/>
        <w:gridCol w:w="317"/>
        <w:gridCol w:w="423"/>
        <w:gridCol w:w="12"/>
        <w:gridCol w:w="1151"/>
        <w:gridCol w:w="423"/>
        <w:gridCol w:w="638"/>
        <w:gridCol w:w="582"/>
      </w:tblGrid>
      <w:tr w:rsidR="00130F7E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273C68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385EEB" w:rsidP="00CF241C">
            <w:pPr>
              <w:jc w:val="center"/>
            </w:pPr>
            <w:r>
              <w:t>24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385EEB" w:rsidP="00CF241C">
            <w:pPr>
              <w:jc w:val="center"/>
            </w:pPr>
            <w:r>
              <w:t>25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B04F64" w:rsidP="00CF241C">
            <w:pPr>
              <w:jc w:val="center"/>
            </w:pPr>
            <w:r>
              <w:t>X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D439B4" w:rsidP="00CF241C">
            <w:r>
              <w:t>BAHAR</w:t>
            </w:r>
          </w:p>
        </w:tc>
      </w:tr>
      <w:tr w:rsidR="00130F7E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130F7E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:rsidR="00130F7E" w:rsidRDefault="009500D9" w:rsidP="00CF241C">
            <w:r>
              <w:t>40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:rsidR="00130F7E" w:rsidRDefault="00130F7E" w:rsidP="00CF241C"/>
        </w:tc>
        <w:tc>
          <w:tcPr>
            <w:tcW w:w="2212" w:type="dxa"/>
            <w:gridSpan w:val="3"/>
            <w:shd w:val="pct15" w:color="000000" w:fill="FFFFFF"/>
            <w:vAlign w:val="center"/>
          </w:tcPr>
          <w:p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:rsidR="00130F7E" w:rsidRDefault="00385EEB" w:rsidP="00CF241C">
            <w:r>
              <w:t>40</w:t>
            </w:r>
          </w:p>
        </w:tc>
      </w:tr>
    </w:tbl>
    <w:p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E66988" w:rsidRDefault="00E66988"/>
    <w:p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:rsidTr="007310C3">
        <w:trPr>
          <w:cantSplit/>
          <w:trHeight w:val="251"/>
        </w:trPr>
        <w:tc>
          <w:tcPr>
            <w:tcW w:w="10530" w:type="dxa"/>
          </w:tcPr>
          <w:p w:rsidR="00752B06" w:rsidRPr="00B04F64" w:rsidRDefault="00976D7A" w:rsidP="00312564">
            <w:pPr>
              <w:jc w:val="both"/>
              <w:rPr>
                <w:sz w:val="20"/>
              </w:rPr>
            </w:pPr>
            <w:r w:rsidRPr="00B54117">
              <w:rPr>
                <w:rFonts w:ascii="Times New Roman" w:hAnsi="Times New Roman"/>
                <w:sz w:val="20"/>
              </w:rPr>
              <w:t>Geleneksel okçuluğun tarihteki kültürel, sosyal, siyasal önemi v</w:t>
            </w:r>
            <w:r>
              <w:rPr>
                <w:rFonts w:ascii="Times New Roman" w:hAnsi="Times New Roman"/>
                <w:sz w:val="20"/>
              </w:rPr>
              <w:t>e savaşlardaki yerini kavraması ve okçuluk sporu ile ilgili kurallar ile kullanılan malzemelerin özelliklerinin öğrenilmesi.</w:t>
            </w:r>
          </w:p>
        </w:tc>
      </w:tr>
    </w:tbl>
    <w:p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:rsidTr="007310C3">
        <w:trPr>
          <w:cantSplit/>
          <w:trHeight w:val="2532"/>
        </w:trPr>
        <w:tc>
          <w:tcPr>
            <w:tcW w:w="10530" w:type="dxa"/>
          </w:tcPr>
          <w:p w:rsidR="00752B06" w:rsidRDefault="00752B06"/>
          <w:p w:rsidR="00273C68" w:rsidRDefault="00273C68"/>
          <w:p w:rsidR="00273C68" w:rsidRDefault="00273C68"/>
          <w:p w:rsidR="00273C68" w:rsidRDefault="00273C68"/>
          <w:p w:rsidR="00273C68" w:rsidRDefault="00441221">
            <w:r>
              <w:t>Teorik ders ile birlikte video gösterimi yapılarak derslikte</w:t>
            </w:r>
            <w:r w:rsidR="009500D9">
              <w:t xml:space="preserve"> organize edilecektir.</w:t>
            </w:r>
          </w:p>
          <w:p w:rsidR="00273C68" w:rsidRDefault="00273C68"/>
          <w:p w:rsidR="00273C68" w:rsidRDefault="00273C68"/>
          <w:p w:rsidR="00273C68" w:rsidRDefault="00273C68"/>
          <w:p w:rsidR="005074A6" w:rsidRDefault="005074A6"/>
          <w:p w:rsidR="00273C68" w:rsidRDefault="00273C68"/>
          <w:p w:rsidR="00273C68" w:rsidRDefault="00273C68"/>
        </w:tc>
      </w:tr>
    </w:tbl>
    <w:p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:rsidTr="007310C3">
        <w:trPr>
          <w:cantSplit/>
          <w:trHeight w:val="2943"/>
        </w:trPr>
        <w:tc>
          <w:tcPr>
            <w:tcW w:w="10530" w:type="dxa"/>
          </w:tcPr>
          <w:p w:rsidR="00752B06" w:rsidRDefault="00752B06"/>
          <w:p w:rsidR="00752B06" w:rsidRDefault="00752B06"/>
          <w:p w:rsidR="005074A6" w:rsidRDefault="005074A6"/>
          <w:p w:rsidR="005074A6" w:rsidRDefault="005074A6"/>
          <w:p w:rsidR="005074A6" w:rsidRDefault="005074A6"/>
        </w:tc>
      </w:tr>
    </w:tbl>
    <w:p w:rsidR="00A212C0" w:rsidRDefault="00A212C0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:rsidTr="007310C3">
        <w:trPr>
          <w:cantSplit/>
          <w:trHeight w:val="1091"/>
        </w:trPr>
        <w:tc>
          <w:tcPr>
            <w:tcW w:w="10530" w:type="dxa"/>
          </w:tcPr>
          <w:p w:rsidR="00752B06" w:rsidRDefault="00752B06"/>
          <w:p w:rsidR="00752B06" w:rsidRDefault="00752B06"/>
          <w:p w:rsidR="00752B06" w:rsidRDefault="009500D9">
            <w:r>
              <w:t>Bilgisayar ve projeksiyon cihazı gereksinimi bulunmaktadır.</w:t>
            </w:r>
          </w:p>
          <w:p w:rsidR="00752B06" w:rsidRDefault="00752B06"/>
          <w:p w:rsidR="00752B06" w:rsidRDefault="00752B06"/>
          <w:p w:rsidR="00273C68" w:rsidRDefault="00273C68"/>
          <w:p w:rsidR="00273C68" w:rsidRDefault="00273C68"/>
          <w:p w:rsidR="00273C68" w:rsidRDefault="00273C68"/>
          <w:p w:rsidR="00273C68" w:rsidRDefault="00273C68"/>
          <w:p w:rsidR="005074A6" w:rsidRDefault="005074A6"/>
          <w:p w:rsidR="005074A6" w:rsidRDefault="005074A6"/>
          <w:p w:rsidR="00273C68" w:rsidRDefault="00273C68"/>
          <w:p w:rsidR="00273C68" w:rsidRDefault="00273C68"/>
          <w:p w:rsidR="00273C68" w:rsidRDefault="00273C68"/>
          <w:p w:rsidR="00273C68" w:rsidRDefault="00273C68"/>
          <w:p w:rsidR="00273C68" w:rsidRDefault="00273C68"/>
        </w:tc>
      </w:tr>
    </w:tbl>
    <w:p w:rsidR="00B772A1" w:rsidRDefault="00273C68" w:rsidP="00B772A1">
      <w:r>
        <w:t xml:space="preserve"> </w:t>
      </w:r>
    </w:p>
    <w:p w:rsidR="005074A6" w:rsidRDefault="005074A6" w:rsidP="00B772A1"/>
    <w:p w:rsidR="005074A6" w:rsidRDefault="005074A6" w:rsidP="00B772A1"/>
    <w:p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B772A1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:rsidTr="007310C3">
        <w:trPr>
          <w:cantSplit/>
          <w:trHeight w:val="2802"/>
        </w:trPr>
        <w:tc>
          <w:tcPr>
            <w:tcW w:w="10530" w:type="dxa"/>
          </w:tcPr>
          <w:p w:rsidR="007F58CB" w:rsidRDefault="007F58CB" w:rsidP="00275035"/>
          <w:p w:rsidR="007F58CB" w:rsidRPr="007F58CB" w:rsidRDefault="007F58CB" w:rsidP="007F58CB"/>
          <w:p w:rsidR="007F58CB" w:rsidRPr="007F58CB" w:rsidRDefault="007F58CB" w:rsidP="00357811">
            <w:pPr>
              <w:tabs>
                <w:tab w:val="left" w:pos="975"/>
              </w:tabs>
            </w:pPr>
          </w:p>
        </w:tc>
      </w:tr>
    </w:tbl>
    <w:p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3545"/>
        <w:gridCol w:w="1473"/>
        <w:gridCol w:w="1363"/>
        <w:gridCol w:w="1451"/>
      </w:tblGrid>
      <w:tr w:rsidR="00F877DB" w:rsidTr="00EE0036">
        <w:trPr>
          <w:trHeight w:val="422"/>
        </w:trPr>
        <w:tc>
          <w:tcPr>
            <w:tcW w:w="10506" w:type="dxa"/>
            <w:gridSpan w:val="5"/>
            <w:shd w:val="clear" w:color="auto" w:fill="E6E6E6"/>
            <w:vAlign w:val="center"/>
          </w:tcPr>
          <w:p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:rsidTr="00EE0036">
        <w:trPr>
          <w:trHeight w:val="615"/>
        </w:trPr>
        <w:tc>
          <w:tcPr>
            <w:tcW w:w="2840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470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42" w:type="dxa"/>
            <w:shd w:val="clear" w:color="auto" w:fill="E6E6E6"/>
            <w:vAlign w:val="center"/>
          </w:tcPr>
          <w:p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34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20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1C043F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16FDB" w:rsidRDefault="00E16FDB"/>
        </w:tc>
        <w:tc>
          <w:tcPr>
            <w:tcW w:w="3470" w:type="dxa"/>
            <w:shd w:val="clear" w:color="auto" w:fill="auto"/>
            <w:vAlign w:val="center"/>
          </w:tcPr>
          <w:p w:rsidR="00E16FDB" w:rsidRPr="00154C86" w:rsidRDefault="00E16FDB"/>
        </w:tc>
        <w:tc>
          <w:tcPr>
            <w:tcW w:w="1442" w:type="dxa"/>
            <w:shd w:val="clear" w:color="auto" w:fill="auto"/>
            <w:vAlign w:val="center"/>
          </w:tcPr>
          <w:p w:rsidR="00E16FDB" w:rsidRDefault="00E16FDB" w:rsidP="000B2885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16FDB" w:rsidRPr="000B2885" w:rsidRDefault="00E16FDB" w:rsidP="002F458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16FDB" w:rsidRPr="000B2885" w:rsidRDefault="00E16FDB" w:rsidP="001C043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:rsidR="00EE0036" w:rsidRDefault="00EE0036" w:rsidP="003C72CB"/>
        </w:tc>
        <w:tc>
          <w:tcPr>
            <w:tcW w:w="1442" w:type="dxa"/>
            <w:shd w:val="clear" w:color="auto" w:fill="auto"/>
            <w:vAlign w:val="center"/>
          </w:tcPr>
          <w:p w:rsidR="00EE0036" w:rsidRDefault="00EE0036" w:rsidP="000B2885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E0036" w:rsidRPr="000B2885" w:rsidRDefault="00EE0036" w:rsidP="002F458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Pr="000B2885" w:rsidRDefault="00EE0036" w:rsidP="00EE003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:rsidR="00EE0036" w:rsidRDefault="00EE0036" w:rsidP="00E5774D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E0036" w:rsidRPr="004D2264" w:rsidRDefault="00EE0036" w:rsidP="002F4588">
            <w:pPr>
              <w:jc w:val="center"/>
              <w:rPr>
                <w:sz w:val="2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</w:tr>
    </w:tbl>
    <w:p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2"/>
        <w:gridCol w:w="3118"/>
        <w:gridCol w:w="1284"/>
        <w:gridCol w:w="2935"/>
        <w:gridCol w:w="275"/>
        <w:gridCol w:w="367"/>
        <w:gridCol w:w="508"/>
        <w:gridCol w:w="433"/>
        <w:gridCol w:w="620"/>
      </w:tblGrid>
      <w:tr w:rsidR="000854EF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0854EF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273C68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:rsidR="00273C68" w:rsidRDefault="00273C68" w:rsidP="00122D38"/>
        </w:tc>
      </w:tr>
    </w:tbl>
    <w:p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8"/>
        <w:gridCol w:w="2224"/>
      </w:tblGrid>
      <w:tr w:rsidR="002930D9" w:rsidRPr="001C043F" w:rsidTr="00F659D1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F659D1" w:rsidRPr="001C043F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F659D1" w:rsidRPr="005D3FAC" w:rsidRDefault="000B2885" w:rsidP="00F659D1">
            <w:r>
              <w:t>Öğr.Gör.Dr. Adem ASLAN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F659D1" w:rsidRPr="001C043F" w:rsidRDefault="00F659D1" w:rsidP="00F659D1">
            <w:pPr>
              <w:rPr>
                <w:sz w:val="20"/>
              </w:rPr>
            </w:pPr>
          </w:p>
        </w:tc>
      </w:tr>
      <w:tr w:rsidR="00F659D1" w:rsidRPr="001C043F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F659D1" w:rsidRDefault="00F659D1" w:rsidP="00F659D1"/>
        </w:tc>
        <w:tc>
          <w:tcPr>
            <w:tcW w:w="2177" w:type="dxa"/>
            <w:shd w:val="clear" w:color="auto" w:fill="auto"/>
            <w:vAlign w:val="center"/>
          </w:tcPr>
          <w:p w:rsidR="00F659D1" w:rsidRPr="001C043F" w:rsidRDefault="00F659D1" w:rsidP="00F659D1">
            <w:pPr>
              <w:rPr>
                <w:sz w:val="20"/>
              </w:rPr>
            </w:pPr>
          </w:p>
        </w:tc>
      </w:tr>
      <w:tr w:rsidR="000B2885" w:rsidRPr="001C043F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0B2885" w:rsidRDefault="000B2885" w:rsidP="00F659D1"/>
        </w:tc>
        <w:tc>
          <w:tcPr>
            <w:tcW w:w="2177" w:type="dxa"/>
            <w:shd w:val="clear" w:color="auto" w:fill="auto"/>
            <w:vAlign w:val="center"/>
          </w:tcPr>
          <w:p w:rsidR="000B2885" w:rsidRPr="001C043F" w:rsidRDefault="000B2885" w:rsidP="00F659D1">
            <w:pPr>
              <w:rPr>
                <w:sz w:val="20"/>
              </w:rPr>
            </w:pPr>
          </w:p>
        </w:tc>
      </w:tr>
      <w:tr w:rsidR="002930D9" w:rsidRPr="001C043F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</w:tr>
    </w:tbl>
    <w:p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0"/>
        <w:gridCol w:w="2222"/>
      </w:tblGrid>
      <w:tr w:rsidR="002930D9" w:rsidRPr="001C043F" w:rsidTr="001C043F">
        <w:trPr>
          <w:trHeight w:val="454"/>
        </w:trPr>
        <w:tc>
          <w:tcPr>
            <w:tcW w:w="8364" w:type="dxa"/>
            <w:shd w:val="clear" w:color="auto" w:fill="E6E6E6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0B2885" w:rsidP="00E65A3B">
            <w:pPr>
              <w:rPr>
                <w:sz w:val="20"/>
              </w:rPr>
            </w:pPr>
            <w:r>
              <w:t>Öğr.Gör.Dr. Adem ASLAN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</w:tbl>
    <w:p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3499"/>
        <w:gridCol w:w="1013"/>
        <w:gridCol w:w="1933"/>
        <w:gridCol w:w="920"/>
        <w:gridCol w:w="1634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  <w:tr w:rsidR="00095E42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091EE2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8890" t="8890" r="10160" b="1016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">
                      <v:path arrowok="t"/>
                      <v:textbox>
                        <w:txbxContent>
                          <w:p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6350" t="5080" r="12700" b="1397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">
                      <v:path arrowok="t"/>
                      <v:textbox>
                        <w:txbxContent>
                          <w:p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6350" t="5080" r="12700" b="13970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">
                      <v:path arrowok="t"/>
                      <v:textbox>
                        <w:txbxContent>
                          <w:p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</w:tbl>
    <w:p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:rsidR="00BA7F56" w:rsidRDefault="00BA7F56" w:rsidP="00BA7F56">
      <w:pPr>
        <w:ind w:right="270"/>
        <w:jc w:val="center"/>
        <w:rPr>
          <w:b/>
        </w:rPr>
      </w:pPr>
    </w:p>
    <w:p w:rsidR="002D031F" w:rsidRDefault="002D031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3499"/>
        <w:gridCol w:w="1013"/>
        <w:gridCol w:w="1933"/>
        <w:gridCol w:w="920"/>
        <w:gridCol w:w="1634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  <w:tr w:rsidR="00710C65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091EE2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13970" t="11430" r="5080" b="762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">
                      <v:path arrowok="t"/>
                      <v:textbox>
                        <w:txbxContent>
                          <w:p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6350" t="5080" r="12700" b="1397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">
                      <v:path arrowok="t"/>
                      <v:textbox>
                        <w:txbxContent>
                          <w:p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6350" t="5080" r="12700" b="13970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">
                      <v:path arrowok="t"/>
                      <v:textbox>
                        <w:txbxContent>
                          <w:p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</w:tbl>
    <w:p w:rsidR="00BA7F56" w:rsidRDefault="00BA7F56"/>
    <w:p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91147F" w:rsidRDefault="0091147F">
      <w:pPr>
        <w:rPr>
          <w:b/>
          <w:sz w:val="20"/>
        </w:rPr>
      </w:pPr>
    </w:p>
    <w:p w:rsidR="0091147F" w:rsidRDefault="0091147F"/>
    <w:p w:rsidR="00752B06" w:rsidRDefault="00752B06"/>
    <w:p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3486"/>
        <w:gridCol w:w="1009"/>
        <w:gridCol w:w="1926"/>
        <w:gridCol w:w="917"/>
        <w:gridCol w:w="1559"/>
      </w:tblGrid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:rsidR="00752B06" w:rsidRDefault="00752B06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</w:tbl>
    <w:p w:rsidR="00710C65" w:rsidRDefault="00710C65" w:rsidP="00710C65"/>
    <w:p w:rsidR="002D031F" w:rsidRDefault="002D031F" w:rsidP="00710C65"/>
    <w:p w:rsidR="00BB7EBB" w:rsidRDefault="00BB7EBB" w:rsidP="00710C65"/>
    <w:p w:rsidR="00BB7EBB" w:rsidRDefault="00BB7EBB" w:rsidP="00710C65"/>
    <w:p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:rsidR="002D031F" w:rsidRPr="00BF17AA" w:rsidRDefault="002D031F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:rsidR="00044190" w:rsidRDefault="00044190" w:rsidP="00710C65">
      <w:pPr>
        <w:rPr>
          <w:b/>
          <w:sz w:val="22"/>
          <w:szCs w:val="22"/>
          <w:u w:val="single"/>
        </w:rPr>
      </w:pPr>
    </w:p>
    <w:p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55B84" w:rsidRDefault="00055B84">
      <w:r>
        <w:separator/>
      </w:r>
    </w:p>
  </w:endnote>
  <w:endnote w:type="continuationSeparator" w:id="0">
    <w:p w:rsidR="00055B84" w:rsidRDefault="0005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55B84" w:rsidRDefault="00055B84">
      <w:r>
        <w:separator/>
      </w:r>
    </w:p>
  </w:footnote>
  <w:footnote w:type="continuationSeparator" w:id="0">
    <w:p w:rsidR="00055B84" w:rsidRDefault="00055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 w:rsidR="0050626F"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 w:rsidR="0050626F">
      <w:rPr>
        <w:rStyle w:val="SayfaNumaras"/>
      </w:rPr>
      <w:fldChar w:fldCharType="separate"/>
    </w:r>
    <w:r w:rsidR="00E86EED">
      <w:rPr>
        <w:rStyle w:val="SayfaNumaras"/>
        <w:noProof/>
      </w:rPr>
      <w:t>- 2 -</w:t>
    </w:r>
    <w:r w:rsidR="0050626F"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1.8pt;height:19.4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347672">
    <w:abstractNumId w:val="2"/>
  </w:num>
  <w:num w:numId="2" w16cid:durableId="752432944">
    <w:abstractNumId w:val="1"/>
  </w:num>
  <w:num w:numId="3" w16cid:durableId="1695425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61A"/>
    <w:rsid w:val="00005B6B"/>
    <w:rsid w:val="00007D7D"/>
    <w:rsid w:val="00022E80"/>
    <w:rsid w:val="00044190"/>
    <w:rsid w:val="000536BE"/>
    <w:rsid w:val="00053FCE"/>
    <w:rsid w:val="00055B84"/>
    <w:rsid w:val="000770A6"/>
    <w:rsid w:val="00083F5B"/>
    <w:rsid w:val="000854EF"/>
    <w:rsid w:val="00091EE2"/>
    <w:rsid w:val="00095E42"/>
    <w:rsid w:val="000A2239"/>
    <w:rsid w:val="000B2813"/>
    <w:rsid w:val="000B2885"/>
    <w:rsid w:val="000B7581"/>
    <w:rsid w:val="000E3CFA"/>
    <w:rsid w:val="0010119B"/>
    <w:rsid w:val="00103498"/>
    <w:rsid w:val="00112FBC"/>
    <w:rsid w:val="00122D38"/>
    <w:rsid w:val="00130F7E"/>
    <w:rsid w:val="00135AA9"/>
    <w:rsid w:val="0015238B"/>
    <w:rsid w:val="00154C86"/>
    <w:rsid w:val="0016044C"/>
    <w:rsid w:val="001B4D41"/>
    <w:rsid w:val="001C043F"/>
    <w:rsid w:val="001C3C69"/>
    <w:rsid w:val="001C6B63"/>
    <w:rsid w:val="001D15A3"/>
    <w:rsid w:val="001E642B"/>
    <w:rsid w:val="0025461B"/>
    <w:rsid w:val="002572D5"/>
    <w:rsid w:val="0026675D"/>
    <w:rsid w:val="0027066A"/>
    <w:rsid w:val="00273C68"/>
    <w:rsid w:val="00275035"/>
    <w:rsid w:val="00280FAB"/>
    <w:rsid w:val="00291C0B"/>
    <w:rsid w:val="00291FDB"/>
    <w:rsid w:val="002930D9"/>
    <w:rsid w:val="00295230"/>
    <w:rsid w:val="0029648D"/>
    <w:rsid w:val="002C2C2C"/>
    <w:rsid w:val="002D031F"/>
    <w:rsid w:val="002E190C"/>
    <w:rsid w:val="002E427B"/>
    <w:rsid w:val="002E7AC1"/>
    <w:rsid w:val="002F26EA"/>
    <w:rsid w:val="002F4588"/>
    <w:rsid w:val="00312564"/>
    <w:rsid w:val="00344F77"/>
    <w:rsid w:val="003458DF"/>
    <w:rsid w:val="00357811"/>
    <w:rsid w:val="00365945"/>
    <w:rsid w:val="00365EF2"/>
    <w:rsid w:val="003859C7"/>
    <w:rsid w:val="00385EEB"/>
    <w:rsid w:val="0038725C"/>
    <w:rsid w:val="00391581"/>
    <w:rsid w:val="003A5BEE"/>
    <w:rsid w:val="003C034C"/>
    <w:rsid w:val="003C72CB"/>
    <w:rsid w:val="003C7F7A"/>
    <w:rsid w:val="003D04DA"/>
    <w:rsid w:val="003D53D2"/>
    <w:rsid w:val="003F2664"/>
    <w:rsid w:val="00402CC4"/>
    <w:rsid w:val="00416D3D"/>
    <w:rsid w:val="00417B0D"/>
    <w:rsid w:val="00437AB1"/>
    <w:rsid w:val="004400A0"/>
    <w:rsid w:val="00441221"/>
    <w:rsid w:val="00454651"/>
    <w:rsid w:val="00471139"/>
    <w:rsid w:val="00480F0E"/>
    <w:rsid w:val="004845EE"/>
    <w:rsid w:val="004A6695"/>
    <w:rsid w:val="004D2264"/>
    <w:rsid w:val="004F71E9"/>
    <w:rsid w:val="00500BDD"/>
    <w:rsid w:val="00504AB0"/>
    <w:rsid w:val="0050626F"/>
    <w:rsid w:val="005074A6"/>
    <w:rsid w:val="00527DF7"/>
    <w:rsid w:val="00546C6E"/>
    <w:rsid w:val="00570578"/>
    <w:rsid w:val="005756BC"/>
    <w:rsid w:val="00593201"/>
    <w:rsid w:val="0059399C"/>
    <w:rsid w:val="0059579A"/>
    <w:rsid w:val="005A2E46"/>
    <w:rsid w:val="005D017A"/>
    <w:rsid w:val="005E739A"/>
    <w:rsid w:val="005F4644"/>
    <w:rsid w:val="00621C57"/>
    <w:rsid w:val="006257F6"/>
    <w:rsid w:val="0062587C"/>
    <w:rsid w:val="006259D1"/>
    <w:rsid w:val="00633246"/>
    <w:rsid w:val="0063410A"/>
    <w:rsid w:val="006406FC"/>
    <w:rsid w:val="00652723"/>
    <w:rsid w:val="00695C16"/>
    <w:rsid w:val="006A7542"/>
    <w:rsid w:val="006B7BA7"/>
    <w:rsid w:val="00710C65"/>
    <w:rsid w:val="00724DC3"/>
    <w:rsid w:val="007310C3"/>
    <w:rsid w:val="00745833"/>
    <w:rsid w:val="00752B06"/>
    <w:rsid w:val="007576B1"/>
    <w:rsid w:val="0077668F"/>
    <w:rsid w:val="007964E7"/>
    <w:rsid w:val="007E24FA"/>
    <w:rsid w:val="007F58CB"/>
    <w:rsid w:val="007F7A0F"/>
    <w:rsid w:val="00813DBB"/>
    <w:rsid w:val="00814D86"/>
    <w:rsid w:val="00821BC8"/>
    <w:rsid w:val="00872B1A"/>
    <w:rsid w:val="008E7409"/>
    <w:rsid w:val="008E772D"/>
    <w:rsid w:val="008F0219"/>
    <w:rsid w:val="0091147F"/>
    <w:rsid w:val="00914D51"/>
    <w:rsid w:val="00915185"/>
    <w:rsid w:val="00925428"/>
    <w:rsid w:val="009500CB"/>
    <w:rsid w:val="009500D9"/>
    <w:rsid w:val="00953987"/>
    <w:rsid w:val="00962923"/>
    <w:rsid w:val="00962CFB"/>
    <w:rsid w:val="009731F9"/>
    <w:rsid w:val="00973558"/>
    <w:rsid w:val="00976D7A"/>
    <w:rsid w:val="0098328E"/>
    <w:rsid w:val="00984E9A"/>
    <w:rsid w:val="00984FC9"/>
    <w:rsid w:val="009957F8"/>
    <w:rsid w:val="009B0820"/>
    <w:rsid w:val="009B0D5A"/>
    <w:rsid w:val="009C4772"/>
    <w:rsid w:val="009E60FE"/>
    <w:rsid w:val="009F01B9"/>
    <w:rsid w:val="00A10F1D"/>
    <w:rsid w:val="00A147B0"/>
    <w:rsid w:val="00A212C0"/>
    <w:rsid w:val="00A22FCF"/>
    <w:rsid w:val="00A7592D"/>
    <w:rsid w:val="00A80DFE"/>
    <w:rsid w:val="00A82E6B"/>
    <w:rsid w:val="00AA721F"/>
    <w:rsid w:val="00AC11DA"/>
    <w:rsid w:val="00B04F64"/>
    <w:rsid w:val="00B13C14"/>
    <w:rsid w:val="00B16178"/>
    <w:rsid w:val="00B5167A"/>
    <w:rsid w:val="00B54369"/>
    <w:rsid w:val="00B75D90"/>
    <w:rsid w:val="00B772A1"/>
    <w:rsid w:val="00B92D56"/>
    <w:rsid w:val="00BA0382"/>
    <w:rsid w:val="00BA27B5"/>
    <w:rsid w:val="00BA7F56"/>
    <w:rsid w:val="00BB157F"/>
    <w:rsid w:val="00BB30AE"/>
    <w:rsid w:val="00BB36FC"/>
    <w:rsid w:val="00BB7EBB"/>
    <w:rsid w:val="00BC64F5"/>
    <w:rsid w:val="00BC7594"/>
    <w:rsid w:val="00BD58B5"/>
    <w:rsid w:val="00BE077F"/>
    <w:rsid w:val="00BF0ECF"/>
    <w:rsid w:val="00BF17AA"/>
    <w:rsid w:val="00C01457"/>
    <w:rsid w:val="00C64D8D"/>
    <w:rsid w:val="00C66A21"/>
    <w:rsid w:val="00C72538"/>
    <w:rsid w:val="00C73260"/>
    <w:rsid w:val="00C86AE0"/>
    <w:rsid w:val="00C87716"/>
    <w:rsid w:val="00CA17AA"/>
    <w:rsid w:val="00CA31A1"/>
    <w:rsid w:val="00CA40E3"/>
    <w:rsid w:val="00CC69EE"/>
    <w:rsid w:val="00CE146A"/>
    <w:rsid w:val="00CF219B"/>
    <w:rsid w:val="00CF241C"/>
    <w:rsid w:val="00D16485"/>
    <w:rsid w:val="00D360E6"/>
    <w:rsid w:val="00D439B4"/>
    <w:rsid w:val="00D50AC9"/>
    <w:rsid w:val="00D7008D"/>
    <w:rsid w:val="00D82213"/>
    <w:rsid w:val="00D86DD4"/>
    <w:rsid w:val="00D921CE"/>
    <w:rsid w:val="00D97BA0"/>
    <w:rsid w:val="00DB50AC"/>
    <w:rsid w:val="00DB6FDD"/>
    <w:rsid w:val="00DC6A9F"/>
    <w:rsid w:val="00E032AF"/>
    <w:rsid w:val="00E0592F"/>
    <w:rsid w:val="00E11F2A"/>
    <w:rsid w:val="00E16FDB"/>
    <w:rsid w:val="00E204D8"/>
    <w:rsid w:val="00E37FE1"/>
    <w:rsid w:val="00E415A5"/>
    <w:rsid w:val="00E437D5"/>
    <w:rsid w:val="00E54C78"/>
    <w:rsid w:val="00E5774D"/>
    <w:rsid w:val="00E57ED2"/>
    <w:rsid w:val="00E65A3B"/>
    <w:rsid w:val="00E66988"/>
    <w:rsid w:val="00E70109"/>
    <w:rsid w:val="00E83F33"/>
    <w:rsid w:val="00E86EED"/>
    <w:rsid w:val="00E9242B"/>
    <w:rsid w:val="00EB72EF"/>
    <w:rsid w:val="00ED65C8"/>
    <w:rsid w:val="00EE0036"/>
    <w:rsid w:val="00EE17EF"/>
    <w:rsid w:val="00EE39D2"/>
    <w:rsid w:val="00F11020"/>
    <w:rsid w:val="00F17EED"/>
    <w:rsid w:val="00F2061A"/>
    <w:rsid w:val="00F3768E"/>
    <w:rsid w:val="00F44660"/>
    <w:rsid w:val="00F465CD"/>
    <w:rsid w:val="00F61890"/>
    <w:rsid w:val="00F659D1"/>
    <w:rsid w:val="00F877DB"/>
    <w:rsid w:val="00F92AC3"/>
    <w:rsid w:val="00FA543B"/>
    <w:rsid w:val="00FB4352"/>
    <w:rsid w:val="00FB5D5C"/>
    <w:rsid w:val="00FC09A0"/>
    <w:rsid w:val="00FC5DA9"/>
    <w:rsid w:val="00FD17C5"/>
    <w:rsid w:val="00FE1297"/>
    <w:rsid w:val="00FE1866"/>
    <w:rsid w:val="00FE7DCA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E719ED"/>
  <w15:docId w15:val="{76699661-F58B-4519-9951-532864034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rsid w:val="00F61890"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61890"/>
    <w:rPr>
      <w:color w:val="0000FF"/>
      <w:u w:val="single"/>
    </w:rPr>
  </w:style>
  <w:style w:type="paragraph" w:customStyle="1" w:styleId="stbilgi1">
    <w:name w:val="Üstbilgi1"/>
    <w:basedOn w:val="Normal"/>
    <w:rsid w:val="00F61890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rsid w:val="00F61890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312564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312564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3BCB9-CEAE-4E05-8E6C-D132F8677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8</TotalTime>
  <Pages>1</Pages>
  <Words>733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creator>TuncayEge</dc:creator>
  <cp:lastModifiedBy>Administrator</cp:lastModifiedBy>
  <cp:revision>7</cp:revision>
  <cp:lastPrinted>2005-07-08T14:54:00Z</cp:lastPrinted>
  <dcterms:created xsi:type="dcterms:W3CDTF">2024-07-22T11:27:00Z</dcterms:created>
  <dcterms:modified xsi:type="dcterms:W3CDTF">2024-07-29T18:09:00Z</dcterms:modified>
</cp:coreProperties>
</file>